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陈杨</w:t>
      </w:r>
      <w:r>
        <w:t xml:space="preserve">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舒海燕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A142D22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2017-08-28T00:58:00Z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